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5CE70" w14:textId="24FB56C6" w:rsidR="00583CD8" w:rsidRDefault="00583CD8" w:rsidP="00583C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IWE</w:t>
      </w:r>
      <w:r>
        <w:rPr>
          <w:rFonts w:cs="Times New Roman"/>
          <w:szCs w:val="24"/>
        </w:rPr>
        <w:t xml:space="preserve">      (d.ca.1430)</w:t>
      </w:r>
    </w:p>
    <w:p w14:paraId="07387BE5" w14:textId="69EFD1AD" w:rsidR="00583CD8" w:rsidRDefault="00583CD8" w:rsidP="00583C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Colyton, Devon.</w:t>
      </w:r>
    </w:p>
    <w:p w14:paraId="68BF78FB" w14:textId="77777777" w:rsidR="00583CD8" w:rsidRDefault="00583CD8" w:rsidP="00583CD8">
      <w:pPr>
        <w:pStyle w:val="NoSpacing"/>
        <w:rPr>
          <w:rFonts w:cs="Times New Roman"/>
          <w:szCs w:val="24"/>
        </w:rPr>
      </w:pPr>
    </w:p>
    <w:p w14:paraId="1CC361CD" w14:textId="77777777" w:rsidR="00583CD8" w:rsidRDefault="00583CD8" w:rsidP="00583CD8">
      <w:pPr>
        <w:pStyle w:val="NoSpacing"/>
        <w:rPr>
          <w:rFonts w:cs="Times New Roman"/>
          <w:szCs w:val="24"/>
        </w:rPr>
      </w:pPr>
    </w:p>
    <w:p w14:paraId="6E4BCCED" w14:textId="77777777" w:rsidR="00583CD8" w:rsidRDefault="00583CD8" w:rsidP="00583C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1430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Probate of his Will.</w:t>
      </w:r>
    </w:p>
    <w:p w14:paraId="6D01A4CB" w14:textId="77777777" w:rsidR="00583CD8" w:rsidRDefault="00583CD8" w:rsidP="00583C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 Devon Wills Index, 1163-1999)</w:t>
      </w:r>
    </w:p>
    <w:p w14:paraId="731BF3F5" w14:textId="77777777" w:rsidR="00583CD8" w:rsidRDefault="00583CD8" w:rsidP="00583CD8">
      <w:pPr>
        <w:pStyle w:val="NoSpacing"/>
        <w:rPr>
          <w:rFonts w:cs="Times New Roman"/>
          <w:szCs w:val="24"/>
        </w:rPr>
      </w:pPr>
    </w:p>
    <w:p w14:paraId="126AF3B8" w14:textId="77777777" w:rsidR="00583CD8" w:rsidRDefault="00583CD8" w:rsidP="00583CD8">
      <w:pPr>
        <w:pStyle w:val="NoSpacing"/>
        <w:rPr>
          <w:rFonts w:cs="Times New Roman"/>
          <w:szCs w:val="24"/>
        </w:rPr>
      </w:pPr>
    </w:p>
    <w:p w14:paraId="2C149B1C" w14:textId="77777777" w:rsidR="00583CD8" w:rsidRDefault="00583CD8" w:rsidP="00583CD8">
      <w:pPr>
        <w:pStyle w:val="NoSpacing"/>
        <w:rPr>
          <w:rFonts w:cs="Times New Roman"/>
          <w:szCs w:val="24"/>
        </w:rPr>
      </w:pPr>
    </w:p>
    <w:p w14:paraId="2D8F3CAB" w14:textId="77777777" w:rsidR="00583CD8" w:rsidRDefault="00583CD8" w:rsidP="00583C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April 2025</w:t>
      </w:r>
    </w:p>
    <w:p w14:paraId="218F24EA" w14:textId="6B172823" w:rsidR="00583CD8" w:rsidRPr="00583CD8" w:rsidRDefault="00583CD8" w:rsidP="00583CD8">
      <w:pPr>
        <w:pStyle w:val="NoSpacing"/>
        <w:rPr>
          <w:rFonts w:cs="Times New Roman"/>
          <w:szCs w:val="24"/>
        </w:rPr>
      </w:pPr>
    </w:p>
    <w:sectPr w:rsidR="00583CD8" w:rsidRPr="00583C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90667" w14:textId="77777777" w:rsidR="0087342E" w:rsidRDefault="0087342E" w:rsidP="009139A6">
      <w:r>
        <w:separator/>
      </w:r>
    </w:p>
  </w:endnote>
  <w:endnote w:type="continuationSeparator" w:id="0">
    <w:p w14:paraId="2641CE65" w14:textId="77777777" w:rsidR="0087342E" w:rsidRDefault="0087342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4F78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F0A8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F4B8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537E5" w14:textId="77777777" w:rsidR="0087342E" w:rsidRDefault="0087342E" w:rsidP="009139A6">
      <w:r>
        <w:separator/>
      </w:r>
    </w:p>
  </w:footnote>
  <w:footnote w:type="continuationSeparator" w:id="0">
    <w:p w14:paraId="4381732B" w14:textId="77777777" w:rsidR="0087342E" w:rsidRDefault="0087342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4114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5B8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846E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42E"/>
    <w:rsid w:val="000666E0"/>
    <w:rsid w:val="00074F2E"/>
    <w:rsid w:val="000A2E7A"/>
    <w:rsid w:val="000A5357"/>
    <w:rsid w:val="001307AC"/>
    <w:rsid w:val="00190DFA"/>
    <w:rsid w:val="002510B7"/>
    <w:rsid w:val="00270799"/>
    <w:rsid w:val="002737D5"/>
    <w:rsid w:val="00357E4A"/>
    <w:rsid w:val="00583CD8"/>
    <w:rsid w:val="005C130B"/>
    <w:rsid w:val="005D7728"/>
    <w:rsid w:val="00826F5C"/>
    <w:rsid w:val="0087342E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CC3B3A"/>
    <w:rsid w:val="00D72F1F"/>
    <w:rsid w:val="00DE227A"/>
    <w:rsid w:val="00E440F2"/>
    <w:rsid w:val="00E61DA6"/>
    <w:rsid w:val="00EB3209"/>
    <w:rsid w:val="00ED0951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7F370"/>
  <w15:chartTrackingRefBased/>
  <w15:docId w15:val="{AAFA1671-3A4F-4479-9BC8-23D9DE024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53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2025-04-17T19:18:00Z</dcterms:created>
  <dcterms:modified xsi:type="dcterms:W3CDTF">2025-04-17T20:43:00Z</dcterms:modified>
</cp:coreProperties>
</file>